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Central Bedfordshire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Central Bedfordshire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Central Bedfordshire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Central Bedfordshire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Central Bedfordshire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Central Bedfordshire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Central Bedfordshire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Central Bedfordshire is estimated to be </w:t>
      </w:r>
      <w:r w:rsidRPr="00773DF7">
        <w:rPr>
          <w:rFonts w:ascii="Libre Franklin Light" w:eastAsia="Times New Roman" w:hAnsi="Libre Franklin Light" w:cs="Calibri Light"/>
          <w:b/>
          <w:bCs/>
          <w:color w:val="C45911" w:themeColor="accent2" w:themeShade="BF"/>
        </w:rPr>
        <w:t xml:space="preserve">£4,382,963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Central Bedfordshire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Bedfordshire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Central Bedfordshire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entral Bed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Central Bedfordshire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entral Bed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Central Bedfordshire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Bedfordshire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entral Bed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Central Bedfordshire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Central Bedfordshire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Bedfordshire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Central Bedfordshire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Central Bedfordshire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Central Bedfordshire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£4,382,963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Central Bedfordshire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£71,391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£1,476,412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£105,765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£29,746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£54,535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£2,645,114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£4,382,963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Central Bedfordshire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Central Bedfordshire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Bedfordshire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Bedfordshire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Central Bedfordshire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Central Bedfordshire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Bedfordshire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Bedfordshire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Central Bedfordshire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Central Bedfordshire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A169DD3-ADC3-4931-8A82-D8DB7660021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